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83D" w:rsidRPr="00F3294F" w:rsidRDefault="004E583D" w:rsidP="00F3294F">
      <w:pPr>
        <w:spacing w:line="276" w:lineRule="auto"/>
        <w:rPr>
          <w:vanish/>
        </w:rPr>
      </w:pPr>
    </w:p>
    <w:p w:rsidR="004E583D" w:rsidRPr="00F3294F" w:rsidRDefault="004E583D" w:rsidP="00F3294F">
      <w:pPr>
        <w:spacing w:line="276" w:lineRule="auto"/>
        <w:rPr>
          <w:vanish/>
        </w:rPr>
      </w:pPr>
    </w:p>
    <w:p w:rsidR="004E583D" w:rsidRPr="00F3294F" w:rsidRDefault="004E583D" w:rsidP="00F3294F">
      <w:pPr>
        <w:spacing w:line="276" w:lineRule="auto"/>
        <w:rPr>
          <w:vanish/>
        </w:rPr>
      </w:pPr>
    </w:p>
    <w:p w:rsidR="004E583D" w:rsidRPr="00F3294F" w:rsidRDefault="004E583D" w:rsidP="00F3294F">
      <w:pPr>
        <w:spacing w:line="276" w:lineRule="auto"/>
        <w:rPr>
          <w:vanish/>
        </w:rPr>
      </w:pPr>
    </w:p>
    <w:p w:rsidR="004E583D" w:rsidRPr="00F3294F" w:rsidRDefault="004E583D" w:rsidP="00F3294F">
      <w:pPr>
        <w:spacing w:line="276" w:lineRule="auto"/>
        <w:rPr>
          <w:vanish/>
        </w:rPr>
      </w:pPr>
    </w:p>
    <w:tbl>
      <w:tblPr>
        <w:tblpPr w:vertAnchor="page" w:horzAnchor="page" w:tblpX="7514" w:tblpY="625"/>
        <w:tblOverlap w:val="never"/>
        <w:tblW w:w="35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72"/>
      </w:tblGrid>
      <w:tr w:rsidR="004974D3" w:rsidRPr="00F3294F" w:rsidTr="004F0882">
        <w:tc>
          <w:tcPr>
            <w:tcW w:w="4253" w:type="dxa"/>
            <w:shd w:val="clear" w:color="auto" w:fill="auto"/>
          </w:tcPr>
          <w:p w:rsidR="00863800" w:rsidRPr="00F3294F" w:rsidRDefault="003869BA" w:rsidP="00F3294F">
            <w:pPr>
              <w:spacing w:line="276" w:lineRule="auto"/>
            </w:pPr>
            <w:r w:rsidRPr="00F3294F">
              <w:t>Руководителям образовательных организаций</w:t>
            </w:r>
          </w:p>
          <w:p w:rsidR="00863800" w:rsidRPr="00F3294F" w:rsidRDefault="00863800" w:rsidP="00F3294F">
            <w:pPr>
              <w:spacing w:line="276" w:lineRule="auto"/>
            </w:pPr>
          </w:p>
          <w:p w:rsidR="00EF382E" w:rsidRPr="00F3294F" w:rsidRDefault="00EF382E" w:rsidP="00F3294F">
            <w:pPr>
              <w:pStyle w:val="Header"/>
              <w:spacing w:line="276" w:lineRule="auto"/>
              <w:ind w:left="284" w:hanging="284"/>
            </w:pPr>
          </w:p>
          <w:p w:rsidR="004974D3" w:rsidRPr="00F3294F" w:rsidRDefault="004974D3" w:rsidP="00F3294F">
            <w:pPr>
              <w:pStyle w:val="BodyText2"/>
              <w:spacing w:line="276" w:lineRule="auto"/>
              <w:rPr>
                <w:szCs w:val="28"/>
              </w:rPr>
            </w:pPr>
          </w:p>
        </w:tc>
      </w:tr>
    </w:tbl>
    <w:p w:rsidR="001B70E8" w:rsidRPr="00F3294F" w:rsidRDefault="00273A67" w:rsidP="00F3294F">
      <w:pPr>
        <w:spacing w:line="276" w:lineRule="auto"/>
        <w:rPr>
          <w:rStyle w:val="Emphasis"/>
        </w:rPr>
      </w:pPr>
      <w:r w:rsidRPr="00F3294F">
        <w:tab/>
      </w:r>
    </w:p>
    <w:p w:rsidR="001B70E8" w:rsidRPr="00F3294F" w:rsidRDefault="00714443" w:rsidP="00F3294F">
      <w:pPr>
        <w:tabs>
          <w:tab w:val="left" w:pos="1320"/>
          <w:tab w:val="left" w:pos="1695"/>
        </w:tabs>
        <w:spacing w:line="276" w:lineRule="auto"/>
      </w:pPr>
      <w:r w:rsidRPr="00F3294F">
        <w:tab/>
      </w:r>
      <w:r w:rsidRPr="00F3294F">
        <w:tab/>
      </w:r>
    </w:p>
    <w:p w:rsidR="001B70E8" w:rsidRPr="00F3294F" w:rsidRDefault="00273A67" w:rsidP="00F3294F">
      <w:pPr>
        <w:tabs>
          <w:tab w:val="left" w:pos="1695"/>
        </w:tabs>
        <w:spacing w:line="276" w:lineRule="auto"/>
      </w:pPr>
      <w:r w:rsidRPr="00F3294F">
        <w:tab/>
      </w:r>
    </w:p>
    <w:p w:rsidR="001B70E8" w:rsidRPr="00F3294F" w:rsidRDefault="001B70E8" w:rsidP="00F3294F">
      <w:pPr>
        <w:spacing w:line="276" w:lineRule="auto"/>
      </w:pPr>
    </w:p>
    <w:p w:rsidR="001B70E8" w:rsidRPr="00F3294F" w:rsidRDefault="001B70E8" w:rsidP="00F3294F">
      <w:pPr>
        <w:spacing w:line="276" w:lineRule="auto"/>
      </w:pPr>
    </w:p>
    <w:p w:rsidR="001B70E8" w:rsidRPr="00F3294F" w:rsidRDefault="001B70E8" w:rsidP="00F3294F">
      <w:pPr>
        <w:spacing w:line="276" w:lineRule="auto"/>
      </w:pPr>
    </w:p>
    <w:p w:rsidR="001B70E8" w:rsidRPr="00F3294F" w:rsidRDefault="00273A67" w:rsidP="00F3294F">
      <w:pPr>
        <w:tabs>
          <w:tab w:val="left" w:pos="1845"/>
        </w:tabs>
        <w:spacing w:line="276" w:lineRule="auto"/>
      </w:pPr>
      <w:r w:rsidRPr="00F3294F">
        <w:tab/>
      </w:r>
    </w:p>
    <w:p w:rsidR="00E67240" w:rsidRPr="00F3294F" w:rsidRDefault="00E67240" w:rsidP="00F3294F">
      <w:pPr>
        <w:spacing w:before="160" w:line="276" w:lineRule="auto"/>
        <w:ind w:left="11" w:right="-1474" w:hanging="11"/>
      </w:pPr>
    </w:p>
    <w:p w:rsidR="001B70E8" w:rsidRPr="00F3294F" w:rsidRDefault="001B70E8" w:rsidP="00F3294F">
      <w:pPr>
        <w:spacing w:line="276" w:lineRule="auto"/>
      </w:pPr>
    </w:p>
    <w:p w:rsidR="001B70E8" w:rsidRPr="00F3294F" w:rsidRDefault="002264E8" w:rsidP="00F3294F">
      <w:pPr>
        <w:spacing w:line="276" w:lineRule="auto"/>
      </w:pPr>
      <w:r>
        <w:t xml:space="preserve">       22.01.2020               483/11-04    </w:t>
      </w:r>
    </w:p>
    <w:p w:rsidR="004B44D2" w:rsidRDefault="004B44D2" w:rsidP="00593C91">
      <w:pPr>
        <w:spacing w:line="276" w:lineRule="auto"/>
      </w:pPr>
    </w:p>
    <w:p w:rsidR="006E48CB" w:rsidRDefault="00593C91" w:rsidP="006E48CB">
      <w:pPr>
        <w:spacing w:line="276" w:lineRule="auto"/>
      </w:pPr>
      <w:r>
        <w:t xml:space="preserve">     О </w:t>
      </w:r>
      <w:r w:rsidR="006E48CB">
        <w:t>направлении</w:t>
      </w:r>
    </w:p>
    <w:p w:rsidR="006E48CB" w:rsidRDefault="006E48CB" w:rsidP="006E48CB">
      <w:pPr>
        <w:spacing w:line="276" w:lineRule="auto"/>
      </w:pPr>
      <w:r>
        <w:t xml:space="preserve">     информационных материалов</w:t>
      </w:r>
    </w:p>
    <w:p w:rsidR="006E48CB" w:rsidRPr="00CC170B" w:rsidRDefault="006E48CB" w:rsidP="006E48CB">
      <w:pPr>
        <w:spacing w:line="276" w:lineRule="auto"/>
      </w:pPr>
      <w:r>
        <w:t xml:space="preserve">     об опасности употребления СНЮС</w:t>
      </w:r>
    </w:p>
    <w:p w:rsidR="00E55D30" w:rsidRPr="00F3294F" w:rsidRDefault="00E55D30" w:rsidP="00F3294F">
      <w:pPr>
        <w:spacing w:line="276" w:lineRule="auto"/>
      </w:pPr>
    </w:p>
    <w:p w:rsidR="004B44D2" w:rsidRDefault="00B35059" w:rsidP="006E48CB">
      <w:pPr>
        <w:spacing w:line="276" w:lineRule="auto"/>
        <w:ind w:left="-284" w:firstLine="568"/>
        <w:jc w:val="both"/>
      </w:pPr>
      <w:r w:rsidRPr="00F3294F">
        <w:t>Департамент образования администрации города Дзержинска</w:t>
      </w:r>
      <w:r w:rsidR="00EE3E65" w:rsidRPr="00F3294F">
        <w:t xml:space="preserve"> </w:t>
      </w:r>
      <w:r w:rsidR="00CC170B">
        <w:t>на основании письма министерства образования, науки и молодежной политики</w:t>
      </w:r>
      <w:r w:rsidR="006E48CB">
        <w:t xml:space="preserve"> Нижегородской области </w:t>
      </w:r>
      <w:r w:rsidR="00CC170B">
        <w:t xml:space="preserve"> от </w:t>
      </w:r>
      <w:r w:rsidR="006E48CB">
        <w:t>21.01.2020</w:t>
      </w:r>
      <w:r w:rsidR="00CC170B">
        <w:t xml:space="preserve"> № Сл-316-</w:t>
      </w:r>
      <w:r w:rsidR="006E48CB">
        <w:t>23668/20</w:t>
      </w:r>
      <w:r w:rsidR="00CC170B">
        <w:t xml:space="preserve"> </w:t>
      </w:r>
      <w:r w:rsidR="006E48CB">
        <w:t>напр</w:t>
      </w:r>
      <w:r w:rsidR="00A21186">
        <w:t>авляет информационные</w:t>
      </w:r>
      <w:r w:rsidR="006E48CB">
        <w:t xml:space="preserve"> материал</w:t>
      </w:r>
      <w:r w:rsidR="00A21186">
        <w:t>ы</w:t>
      </w:r>
      <w:r w:rsidR="006E48CB">
        <w:t xml:space="preserve"> по профилактике употребления некурительной никотиносодержащей продукции, разработанный Роспотребнадзором по Нижегородской области.</w:t>
      </w:r>
    </w:p>
    <w:p w:rsidR="006E48CB" w:rsidRDefault="006E48CB" w:rsidP="006E48CB">
      <w:pPr>
        <w:spacing w:line="276" w:lineRule="auto"/>
        <w:ind w:left="-284" w:firstLine="568"/>
        <w:jc w:val="both"/>
      </w:pPr>
      <w:r>
        <w:t xml:space="preserve">Обо всех имющихся фактах продажи такой продукции (место продажи с указанием адреса торговой точки, этикетки с продукции и т.д.) информировать управление Роспотребнадзора по Нижегородской области на адрес электронной почты: </w:t>
      </w:r>
      <w:r>
        <w:rPr>
          <w:lang w:val="en-US"/>
        </w:rPr>
        <w:fldChar w:fldCharType="begin"/>
      </w:r>
      <w:r w:rsidRPr="006E48CB">
        <w:instrText xml:space="preserve"> </w:instrText>
      </w:r>
      <w:r>
        <w:rPr>
          <w:lang w:val="en-US"/>
        </w:rPr>
        <w:instrText>HYPERLINK</w:instrText>
      </w:r>
      <w:r w:rsidRPr="006E48CB">
        <w:instrText xml:space="preserve"> "</w:instrText>
      </w:r>
      <w:r>
        <w:rPr>
          <w:lang w:val="en-US"/>
        </w:rPr>
        <w:instrText>mailto</w:instrText>
      </w:r>
      <w:r w:rsidRPr="006E48CB">
        <w:instrText>:</w:instrText>
      </w:r>
      <w:r>
        <w:rPr>
          <w:lang w:val="en-US"/>
        </w:rPr>
        <w:instrText>sanepid</w:instrText>
      </w:r>
      <w:r w:rsidRPr="006E48CB">
        <w:instrText>@</w:instrText>
      </w:r>
      <w:r>
        <w:rPr>
          <w:lang w:val="en-US"/>
        </w:rPr>
        <w:instrText>sinn</w:instrText>
      </w:r>
      <w:r w:rsidRPr="006E48CB">
        <w:instrText>.</w:instrText>
      </w:r>
      <w:r>
        <w:rPr>
          <w:lang w:val="en-US"/>
        </w:rPr>
        <w:instrText>ru</w:instrText>
      </w:r>
      <w:r w:rsidRPr="006E48CB">
        <w:instrText xml:space="preserve">" </w:instrText>
      </w:r>
      <w:r>
        <w:rPr>
          <w:lang w:val="en-US"/>
        </w:rPr>
        <w:fldChar w:fldCharType="separate"/>
      </w:r>
      <w:r w:rsidRPr="0012659D">
        <w:rPr>
          <w:rStyle w:val="Hyperlink"/>
          <w:lang w:val="en-US"/>
        </w:rPr>
        <w:t>sanepid</w:t>
      </w:r>
      <w:r w:rsidRPr="0012659D">
        <w:rPr>
          <w:rStyle w:val="Hyperlink"/>
        </w:rPr>
        <w:t>@</w:t>
      </w:r>
      <w:r w:rsidRPr="0012659D">
        <w:rPr>
          <w:rStyle w:val="Hyperlink"/>
          <w:lang w:val="en-US"/>
        </w:rPr>
        <w:t>sinn</w:t>
      </w:r>
      <w:r w:rsidRPr="0012659D">
        <w:rPr>
          <w:rStyle w:val="Hyperlink"/>
        </w:rPr>
        <w:t>.</w:t>
      </w:r>
      <w:proofErr w:type="spellStart"/>
      <w:r w:rsidRPr="0012659D">
        <w:rPr>
          <w:rStyle w:val="Hyperlink"/>
          <w:lang w:val="en-US"/>
        </w:rPr>
        <w:t>ru</w:t>
      </w:r>
      <w:proofErr w:type="spellEnd"/>
      <w:r>
        <w:rPr>
          <w:lang w:val="en-US"/>
        </w:rPr>
        <w:fldChar w:fldCharType="end"/>
      </w:r>
      <w:r w:rsidRPr="006E48CB">
        <w:t>.</w:t>
      </w:r>
    </w:p>
    <w:p w:rsidR="00A21186" w:rsidRDefault="006E48CB" w:rsidP="006E48CB">
      <w:pPr>
        <w:spacing w:line="276" w:lineRule="auto"/>
        <w:ind w:left="-284" w:firstLine="568"/>
        <w:jc w:val="both"/>
      </w:pPr>
      <w:r>
        <w:t xml:space="preserve">Просим организовать профилактическую работу с обучающимися и родителями, обеспечить демонстрацию видеоматериалов для данной категории в общедоступных </w:t>
      </w:r>
      <w:r w:rsidR="00A21186">
        <w:t>местах.</w:t>
      </w:r>
    </w:p>
    <w:p w:rsidR="006E48CB" w:rsidRDefault="00A21186" w:rsidP="006E48CB">
      <w:pPr>
        <w:spacing w:line="276" w:lineRule="auto"/>
        <w:ind w:left="-284" w:firstLine="568"/>
        <w:jc w:val="both"/>
      </w:pPr>
      <w:r>
        <w:t xml:space="preserve">Информационные материалы необходимо разместить на сайтах образовательных организаций в срок до 24.01.2020. </w:t>
      </w:r>
    </w:p>
    <w:p w:rsidR="00D86544" w:rsidRDefault="00D86544" w:rsidP="00B30F26">
      <w:pPr>
        <w:spacing w:line="276" w:lineRule="auto"/>
        <w:rPr>
          <w:rFonts w:eastAsia="Calibri"/>
          <w:lang w:eastAsia="en-US"/>
        </w:rPr>
      </w:pPr>
    </w:p>
    <w:p w:rsidR="004B44D2" w:rsidRDefault="004B44D2" w:rsidP="00B30F26">
      <w:pPr>
        <w:spacing w:line="276" w:lineRule="auto"/>
        <w:rPr>
          <w:rFonts w:eastAsia="Calibri"/>
          <w:lang w:eastAsia="en-US"/>
        </w:rPr>
      </w:pPr>
    </w:p>
    <w:p w:rsidR="00A21186" w:rsidRDefault="00A21186" w:rsidP="00B30F26">
      <w:pPr>
        <w:spacing w:line="276" w:lineRule="auto"/>
        <w:rPr>
          <w:rFonts w:eastAsia="Calibri"/>
          <w:lang w:eastAsia="en-US"/>
        </w:rPr>
      </w:pPr>
      <w:bookmarkStart w:id="0" w:name="_GoBack"/>
      <w:bookmarkEnd w:id="0"/>
    </w:p>
    <w:p w:rsidR="00D86544" w:rsidRDefault="00B35059" w:rsidP="004B44D2">
      <w:pPr>
        <w:spacing w:line="276" w:lineRule="auto"/>
        <w:ind w:left="-284"/>
      </w:pPr>
      <w:r w:rsidRPr="00F3294F">
        <w:t xml:space="preserve">Директор департамента                      </w:t>
      </w:r>
      <w:r w:rsidR="00B30F26">
        <w:t xml:space="preserve">   </w:t>
      </w:r>
      <w:r w:rsidRPr="00F3294F">
        <w:t xml:space="preserve">                  </w:t>
      </w:r>
      <w:r w:rsidR="00B30F26">
        <w:t xml:space="preserve">      </w:t>
      </w:r>
      <w:r w:rsidRPr="00F3294F">
        <w:t xml:space="preserve">  </w:t>
      </w:r>
      <w:r w:rsidR="00F3294F">
        <w:t xml:space="preserve"> </w:t>
      </w:r>
      <w:r w:rsidR="009F15A2">
        <w:t xml:space="preserve">                      </w:t>
      </w:r>
      <w:r w:rsidRPr="00F3294F">
        <w:t>О.В.</w:t>
      </w:r>
      <w:r w:rsidR="009F15A2">
        <w:t xml:space="preserve"> </w:t>
      </w:r>
      <w:r w:rsidRPr="00F3294F">
        <w:t>Палеева</w:t>
      </w:r>
    </w:p>
    <w:p w:rsidR="004B44D2" w:rsidRDefault="004B44D2" w:rsidP="004B44D2">
      <w:pPr>
        <w:spacing w:line="276" w:lineRule="auto"/>
        <w:ind w:left="-284"/>
      </w:pPr>
    </w:p>
    <w:p w:rsidR="00A21186" w:rsidRDefault="00A21186" w:rsidP="004B44D2">
      <w:pPr>
        <w:spacing w:line="276" w:lineRule="auto"/>
        <w:ind w:left="-284"/>
      </w:pPr>
    </w:p>
    <w:p w:rsidR="00A21186" w:rsidRDefault="00A21186" w:rsidP="004B44D2">
      <w:pPr>
        <w:spacing w:line="276" w:lineRule="auto"/>
        <w:ind w:left="-284"/>
      </w:pPr>
    </w:p>
    <w:p w:rsidR="00A21186" w:rsidRDefault="00A21186" w:rsidP="004B44D2">
      <w:pPr>
        <w:spacing w:line="276" w:lineRule="auto"/>
        <w:ind w:left="-284"/>
      </w:pPr>
    </w:p>
    <w:p w:rsidR="004B44D2" w:rsidRDefault="004B44D2" w:rsidP="004B44D2">
      <w:pPr>
        <w:spacing w:line="276" w:lineRule="auto"/>
        <w:ind w:left="-284"/>
        <w:rPr>
          <w:sz w:val="18"/>
          <w:szCs w:val="18"/>
        </w:rPr>
      </w:pPr>
      <w:r w:rsidRPr="004B44D2">
        <w:rPr>
          <w:sz w:val="18"/>
          <w:szCs w:val="18"/>
        </w:rPr>
        <w:t>Барк</w:t>
      </w:r>
    </w:p>
    <w:p w:rsidR="004B44D2" w:rsidRDefault="00B30F26" w:rsidP="004B44D2">
      <w:pPr>
        <w:spacing w:line="276" w:lineRule="auto"/>
        <w:ind w:left="-284"/>
        <w:rPr>
          <w:sz w:val="18"/>
          <w:szCs w:val="18"/>
        </w:rPr>
      </w:pPr>
      <w:r w:rsidRPr="004B44D2">
        <w:rPr>
          <w:sz w:val="18"/>
          <w:szCs w:val="18"/>
        </w:rPr>
        <w:t>Чикварова</w:t>
      </w:r>
    </w:p>
    <w:p w:rsidR="00E55D30" w:rsidRPr="004B44D2" w:rsidRDefault="00B30F26" w:rsidP="004B44D2">
      <w:pPr>
        <w:spacing w:line="276" w:lineRule="auto"/>
        <w:ind w:left="-284"/>
        <w:rPr>
          <w:sz w:val="18"/>
          <w:szCs w:val="18"/>
        </w:rPr>
      </w:pPr>
      <w:r w:rsidRPr="00B30F26">
        <w:rPr>
          <w:sz w:val="20"/>
          <w:szCs w:val="20"/>
        </w:rPr>
        <w:t>25-06-02</w:t>
      </w:r>
    </w:p>
    <w:sectPr w:rsidR="00E55D30" w:rsidRPr="004B44D2" w:rsidSect="004B44D2">
      <w:headerReference w:type="first" r:id="rId9"/>
      <w:pgSz w:w="11906" w:h="16838" w:code="9"/>
      <w:pgMar w:top="567" w:right="851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4E8" w:rsidRDefault="002264E8">
      <w:r>
        <w:separator/>
      </w:r>
    </w:p>
  </w:endnote>
  <w:endnote w:type="continuationSeparator" w:id="0">
    <w:p w:rsidR="002264E8" w:rsidRDefault="00226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4E8" w:rsidRDefault="002264E8">
      <w:r>
        <w:separator/>
      </w:r>
    </w:p>
  </w:footnote>
  <w:footnote w:type="continuationSeparator" w:id="0">
    <w:p w:rsidR="002264E8" w:rsidRDefault="002264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4E8" w:rsidRDefault="002264E8">
    <w:pPr>
      <w:pStyle w:val="Header"/>
    </w:pPr>
    <w:r>
      <w:rPr>
        <w:noProof/>
      </w:rPr>
      <w:pict>
        <v:group id="Полотно 9" o:spid="_x0000_s4098" editas="canvas" style="position:absolute;margin-left:-85.05pt;margin-top:-35.1pt;width:594.75pt;height:285.75pt;z-index:251657216" coordsize="75533,36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00" type="#_x0000_t75" style="position:absolute;width:75533;height:36290;visibility:visible">
            <v:fill o:detectmouseclick="t"/>
            <v:path o:connecttype="non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4099" type="#_x0000_t202" style="position:absolute;left:47168;top:3600;width:22199;height:219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3YsIA&#10;AADaAAAADwAAAGRycy9kb3ducmV2LnhtbESPT4vCMBTE78J+h/AW9qZJPah0jSKyC14U/HPx9rZ5&#10;ttXmpSRRu9/eCILHYWZ+w0znnW3EjXyoHWvIBgoEceFMzaWGw/63PwERIrLBxjFp+KcA89lHb4q5&#10;cXfe0m0XS5EgHHLUUMXY5lKGoiKLYeBa4uSdnLcYk/SlNB7vCW4bOVRqJC3WnBYqbGlZUXHZXa2G&#10;03pzOf9ct+pcqgkdM0/dX7bR+uuzW3yDiNTFd/jVXhkNY3heS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9fdiwgAAANoAAAAPAAAAAAAAAAAAAAAAAJgCAABkcnMvZG93&#10;bnJldi54bWxQSwUGAAAAAAQABAD1AAAAhwMAAAAA&#10;" filled="f" stroked="f">
            <v:textbox inset="0,0,0,0">
              <w:txbxContent>
                <w:p w:rsidR="002264E8" w:rsidRDefault="002264E8" w:rsidP="00AE47E2">
                  <w:pPr>
                    <w:pStyle w:val="NormalWeb"/>
                    <w:spacing w:before="120" w:beforeAutospacing="0" w:after="0" w:afterAutospacing="0" w:line="264" w:lineRule="auto"/>
                    <w:jc w:val="center"/>
                  </w:pPr>
                  <w:r>
                    <w:rPr>
                      <w:rFonts w:eastAsia="Times New Roman"/>
                      <w:sz w:val="18"/>
                      <w:szCs w:val="18"/>
                    </w:rPr>
                    <w:t>┌                                                                        ┐</w:t>
                  </w:r>
                </w:p>
              </w:txbxContent>
            </v:textbox>
          </v:shape>
        </v:group>
      </w:pict>
    </w:r>
    <w:r>
      <w:rPr>
        <w:noProof/>
      </w:rPr>
      <w:pict>
        <v:shape id="Text Box 250" o:spid="_x0000_s4097" type="#_x0000_t202" style="position:absolute;margin-left:.45pt;margin-top:28.5pt;width:198.4pt;height:250.5pt;z-index:251658240;visibility:visibl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" stroked="f">
          <v:fill opacity="23644f"/>
          <v:textbox inset="0,0,0,0">
            <w:txbxContent>
              <w:p w:rsidR="002264E8" w:rsidRDefault="002264E8" w:rsidP="006B02A3">
                <w:pPr>
                  <w:ind w:left="-1843" w:firstLine="1843"/>
                  <w:jc w:val="center"/>
                  <w:rPr>
                    <w:b/>
                    <w:sz w:val="36"/>
                    <w:szCs w:val="36"/>
                    <w:lang w:val="en-US"/>
                  </w:rPr>
                </w:pPr>
                <w:r>
                  <w:rPr>
                    <w:b/>
                    <w:noProof/>
                    <w:sz w:val="36"/>
                    <w:szCs w:val="36"/>
                  </w:rPr>
                  <w:drawing>
                    <wp:inline distT="0" distB="0" distL="0" distR="0">
                      <wp:extent cx="525600" cy="792000"/>
                      <wp:effectExtent l="0" t="0" r="8255" b="8255"/>
                      <wp:docPr id="5" name="Рисунок 5" descr="O:\Герб\ГЕРБ для БЛАНКОВ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O:\Герб\ГЕРБ для БЛАНКОВ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5600" cy="792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2264E8" w:rsidRPr="007861E7" w:rsidRDefault="002264E8" w:rsidP="007861E7">
                <w:pPr>
                  <w:jc w:val="center"/>
                  <w:rPr>
                    <w:b/>
                    <w:sz w:val="30"/>
                    <w:szCs w:val="30"/>
                  </w:rPr>
                </w:pPr>
                <w:r w:rsidRPr="007861E7">
                  <w:rPr>
                    <w:b/>
                    <w:sz w:val="30"/>
                    <w:szCs w:val="30"/>
                  </w:rPr>
                  <w:t>Администрация</w:t>
                </w:r>
              </w:p>
              <w:p w:rsidR="002264E8" w:rsidRDefault="002264E8" w:rsidP="007861E7">
                <w:pPr>
                  <w:jc w:val="center"/>
                  <w:rPr>
                    <w:b/>
                    <w:sz w:val="30"/>
                    <w:szCs w:val="30"/>
                  </w:rPr>
                </w:pPr>
                <w:r w:rsidRPr="007861E7">
                  <w:rPr>
                    <w:b/>
                    <w:sz w:val="30"/>
                    <w:szCs w:val="30"/>
                  </w:rPr>
                  <w:t>города Дзержинска</w:t>
                </w:r>
                <w:r>
                  <w:rPr>
                    <w:b/>
                    <w:sz w:val="30"/>
                    <w:szCs w:val="30"/>
                  </w:rPr>
                  <w:t xml:space="preserve"> </w:t>
                </w:r>
                <w:r w:rsidRPr="007861E7">
                  <w:rPr>
                    <w:b/>
                    <w:sz w:val="30"/>
                    <w:szCs w:val="30"/>
                  </w:rPr>
                  <w:t>Нижегородской области</w:t>
                </w:r>
              </w:p>
              <w:p w:rsidR="002264E8" w:rsidRPr="006B02A3" w:rsidRDefault="002264E8" w:rsidP="007861E7">
                <w:pPr>
                  <w:jc w:val="center"/>
                  <w:rPr>
                    <w:b/>
                    <w:sz w:val="36"/>
                    <w:szCs w:val="36"/>
                  </w:rPr>
                </w:pPr>
                <w:r>
                  <w:rPr>
                    <w:b/>
                    <w:sz w:val="30"/>
                    <w:szCs w:val="30"/>
                  </w:rPr>
                  <w:t>департамент образования</w:t>
                </w:r>
              </w:p>
              <w:p w:rsidR="002264E8" w:rsidRPr="006B02A3" w:rsidRDefault="002264E8" w:rsidP="006B02A3">
                <w:pPr>
                  <w:spacing w:line="264" w:lineRule="auto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пр.Ленина, д.5 г.Дзержинск</w:t>
                </w:r>
              </w:p>
              <w:p w:rsidR="002264E8" w:rsidRPr="006B02A3" w:rsidRDefault="002264E8" w:rsidP="006B02A3">
                <w:pPr>
                  <w:spacing w:line="264" w:lineRule="auto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Нижегородская обл., 606032</w:t>
                </w:r>
              </w:p>
              <w:p w:rsidR="002264E8" w:rsidRPr="006B02A3" w:rsidRDefault="002264E8" w:rsidP="00FB47E0">
                <w:pPr>
                  <w:tabs>
                    <w:tab w:val="left" w:pos="-2694"/>
                  </w:tabs>
                  <w:spacing w:line="264" w:lineRule="auto"/>
                  <w:jc w:val="center"/>
                  <w:rPr>
                    <w:sz w:val="20"/>
                    <w:szCs w:val="20"/>
                  </w:rPr>
                </w:pPr>
                <w:r w:rsidRPr="006B02A3">
                  <w:rPr>
                    <w:sz w:val="20"/>
                    <w:szCs w:val="20"/>
                  </w:rPr>
                  <w:t xml:space="preserve">тел.: (8313) </w:t>
                </w:r>
                <w:r>
                  <w:rPr>
                    <w:sz w:val="20"/>
                    <w:szCs w:val="20"/>
                  </w:rPr>
                  <w:t>25-04-34</w:t>
                </w:r>
                <w:r w:rsidRPr="006B02A3">
                  <w:rPr>
                    <w:sz w:val="20"/>
                    <w:szCs w:val="20"/>
                  </w:rPr>
                  <w:t xml:space="preserve">; факс: (8313) </w:t>
                </w:r>
                <w:r>
                  <w:rPr>
                    <w:sz w:val="20"/>
                    <w:szCs w:val="20"/>
                  </w:rPr>
                  <w:t>25-00-78</w:t>
                </w:r>
              </w:p>
              <w:p w:rsidR="002264E8" w:rsidRPr="00A92B83" w:rsidRDefault="002264E8" w:rsidP="006B02A3">
                <w:pPr>
                  <w:spacing w:line="264" w:lineRule="auto"/>
                  <w:jc w:val="center"/>
                  <w:rPr>
                    <w:sz w:val="15"/>
                    <w:szCs w:val="15"/>
                  </w:rPr>
                </w:pPr>
                <w:r>
                  <w:rPr>
                    <w:sz w:val="20"/>
                    <w:szCs w:val="20"/>
                  </w:rPr>
                  <w:t>эл.почта</w:t>
                </w:r>
                <w:r w:rsidRPr="006B02A3">
                  <w:rPr>
                    <w:sz w:val="20"/>
                    <w:szCs w:val="20"/>
                  </w:rPr>
                  <w:t xml:space="preserve">: 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uo</w:t>
                </w:r>
                <w:proofErr w:type="spellEnd"/>
                <w:r w:rsidRPr="00B047C3">
                  <w:rPr>
                    <w:sz w:val="20"/>
                    <w:szCs w:val="20"/>
                  </w:rPr>
                  <w:t>.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dzr</w:t>
                </w:r>
                <w:proofErr w:type="spellEnd"/>
                <w:r w:rsidRPr="00B047C3">
                  <w:rPr>
                    <w:sz w:val="20"/>
                    <w:szCs w:val="20"/>
                  </w:rPr>
                  <w:t>@</w:t>
                </w:r>
                <w:r>
                  <w:rPr>
                    <w:sz w:val="20"/>
                    <w:szCs w:val="20"/>
                    <w:lang w:val="en-US"/>
                  </w:rPr>
                  <w:t>mail</w:t>
                </w:r>
                <w:r w:rsidRPr="00B047C3">
                  <w:rPr>
                    <w:sz w:val="20"/>
                    <w:szCs w:val="20"/>
                  </w:rPr>
                  <w:t>.</w:t>
                </w:r>
                <w:proofErr w:type="spellStart"/>
                <w:r>
                  <w:rPr>
                    <w:sz w:val="20"/>
                    <w:szCs w:val="20"/>
                    <w:lang w:val="en-US"/>
                  </w:rPr>
                  <w:t>ru</w:t>
                </w:r>
                <w:proofErr w:type="spellEnd"/>
              </w:p>
              <w:p w:rsidR="002264E8" w:rsidRDefault="002264E8" w:rsidP="006B02A3">
                <w:pPr>
                  <w:spacing w:line="264" w:lineRule="auto"/>
                  <w:jc w:val="center"/>
                  <w:rPr>
                    <w:sz w:val="15"/>
                    <w:szCs w:val="15"/>
                  </w:rPr>
                </w:pPr>
              </w:p>
              <w:p w:rsidR="002264E8" w:rsidRDefault="002264E8" w:rsidP="006B02A3">
                <w:pPr>
                  <w:spacing w:line="264" w:lineRule="auto"/>
                  <w:jc w:val="center"/>
                  <w:rPr>
                    <w:sz w:val="20"/>
                    <w:szCs w:val="20"/>
                  </w:rPr>
                </w:pPr>
                <w:r w:rsidRPr="00273A67">
                  <w:rPr>
                    <w:sz w:val="20"/>
                    <w:szCs w:val="20"/>
                  </w:rPr>
                  <w:t>от __</w:t>
                </w:r>
                <w:r>
                  <w:rPr>
                    <w:sz w:val="20"/>
                    <w:szCs w:val="20"/>
                  </w:rPr>
                  <w:t>_____</w:t>
                </w:r>
                <w:r w:rsidRPr="00273A67">
                  <w:rPr>
                    <w:sz w:val="20"/>
                    <w:szCs w:val="20"/>
                  </w:rPr>
                  <w:t>____</w:t>
                </w:r>
                <w:r>
                  <w:rPr>
                    <w:sz w:val="20"/>
                    <w:szCs w:val="20"/>
                  </w:rPr>
                  <w:t>_</w:t>
                </w:r>
                <w:r w:rsidRPr="00273A67">
                  <w:rPr>
                    <w:sz w:val="20"/>
                    <w:szCs w:val="20"/>
                  </w:rPr>
                  <w:t>_______ № ___</w:t>
                </w:r>
                <w:r>
                  <w:rPr>
                    <w:sz w:val="20"/>
                    <w:szCs w:val="20"/>
                  </w:rPr>
                  <w:t>__</w:t>
                </w:r>
                <w:r w:rsidRPr="00273A67">
                  <w:rPr>
                    <w:sz w:val="20"/>
                    <w:szCs w:val="20"/>
                  </w:rPr>
                  <w:t>_____</w:t>
                </w:r>
              </w:p>
              <w:p w:rsidR="002264E8" w:rsidRDefault="002264E8" w:rsidP="006B02A3">
                <w:pPr>
                  <w:spacing w:before="120" w:line="264" w:lineRule="auto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>На № ____________ от ______________</w:t>
                </w:r>
              </w:p>
              <w:p w:rsidR="002264E8" w:rsidRPr="00273A67" w:rsidRDefault="002264E8" w:rsidP="006B02A3">
                <w:pPr>
                  <w:spacing w:before="120" w:line="264" w:lineRule="auto"/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18"/>
                    <w:szCs w:val="18"/>
                  </w:rPr>
                  <w:t>┌                                                                       ┐</w:t>
                </w:r>
              </w:p>
            </w:txbxContent>
          </v:textbox>
          <w10:wrap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9A3E20"/>
    <w:multiLevelType w:val="hybridMultilevel"/>
    <w:tmpl w:val="98880D7A"/>
    <w:lvl w:ilvl="0" w:tplc="6E7E77E2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7C3"/>
    <w:rsid w:val="00000FFE"/>
    <w:rsid w:val="00047624"/>
    <w:rsid w:val="00051A2D"/>
    <w:rsid w:val="000B2118"/>
    <w:rsid w:val="00172367"/>
    <w:rsid w:val="00187AE7"/>
    <w:rsid w:val="001B70E8"/>
    <w:rsid w:val="001B77D9"/>
    <w:rsid w:val="001E0129"/>
    <w:rsid w:val="002026D9"/>
    <w:rsid w:val="002264E8"/>
    <w:rsid w:val="002352E0"/>
    <w:rsid w:val="002404DB"/>
    <w:rsid w:val="00273A67"/>
    <w:rsid w:val="002774F4"/>
    <w:rsid w:val="00282448"/>
    <w:rsid w:val="00291004"/>
    <w:rsid w:val="002A531C"/>
    <w:rsid w:val="002D6997"/>
    <w:rsid w:val="002E62E9"/>
    <w:rsid w:val="002F0344"/>
    <w:rsid w:val="003057F6"/>
    <w:rsid w:val="0033147A"/>
    <w:rsid w:val="00333631"/>
    <w:rsid w:val="003667F3"/>
    <w:rsid w:val="003869BA"/>
    <w:rsid w:val="003B75A6"/>
    <w:rsid w:val="003F0E94"/>
    <w:rsid w:val="003F7DD5"/>
    <w:rsid w:val="00415095"/>
    <w:rsid w:val="00417ECA"/>
    <w:rsid w:val="00420A86"/>
    <w:rsid w:val="00457D80"/>
    <w:rsid w:val="00485FCC"/>
    <w:rsid w:val="004911D5"/>
    <w:rsid w:val="00491499"/>
    <w:rsid w:val="004974D3"/>
    <w:rsid w:val="004B44D2"/>
    <w:rsid w:val="004E583D"/>
    <w:rsid w:val="004F0882"/>
    <w:rsid w:val="004F635E"/>
    <w:rsid w:val="00531761"/>
    <w:rsid w:val="00585CDF"/>
    <w:rsid w:val="00593C91"/>
    <w:rsid w:val="00594F72"/>
    <w:rsid w:val="005A5B2E"/>
    <w:rsid w:val="005D5D49"/>
    <w:rsid w:val="00600000"/>
    <w:rsid w:val="00606C2B"/>
    <w:rsid w:val="00644017"/>
    <w:rsid w:val="00646839"/>
    <w:rsid w:val="00656282"/>
    <w:rsid w:val="006745BA"/>
    <w:rsid w:val="006A7DAD"/>
    <w:rsid w:val="006B02A3"/>
    <w:rsid w:val="006C4DD8"/>
    <w:rsid w:val="006E48CB"/>
    <w:rsid w:val="00714443"/>
    <w:rsid w:val="007148DA"/>
    <w:rsid w:val="00723392"/>
    <w:rsid w:val="00742AC3"/>
    <w:rsid w:val="007861E7"/>
    <w:rsid w:val="007B1D0A"/>
    <w:rsid w:val="007B273D"/>
    <w:rsid w:val="00803EF8"/>
    <w:rsid w:val="00806879"/>
    <w:rsid w:val="00807ED3"/>
    <w:rsid w:val="00830F2D"/>
    <w:rsid w:val="008446B4"/>
    <w:rsid w:val="00850265"/>
    <w:rsid w:val="00863800"/>
    <w:rsid w:val="00881605"/>
    <w:rsid w:val="008B11F4"/>
    <w:rsid w:val="008B7372"/>
    <w:rsid w:val="009517FA"/>
    <w:rsid w:val="0095496E"/>
    <w:rsid w:val="00965915"/>
    <w:rsid w:val="009804BE"/>
    <w:rsid w:val="0098657F"/>
    <w:rsid w:val="009963B1"/>
    <w:rsid w:val="009A1222"/>
    <w:rsid w:val="009A3E98"/>
    <w:rsid w:val="009C6D15"/>
    <w:rsid w:val="009E065D"/>
    <w:rsid w:val="009F15A2"/>
    <w:rsid w:val="009F25E3"/>
    <w:rsid w:val="00A21186"/>
    <w:rsid w:val="00A67782"/>
    <w:rsid w:val="00A72EAA"/>
    <w:rsid w:val="00A83C7F"/>
    <w:rsid w:val="00A92B83"/>
    <w:rsid w:val="00AE47E2"/>
    <w:rsid w:val="00AE5C61"/>
    <w:rsid w:val="00AF139E"/>
    <w:rsid w:val="00B047C3"/>
    <w:rsid w:val="00B14859"/>
    <w:rsid w:val="00B30F26"/>
    <w:rsid w:val="00B35059"/>
    <w:rsid w:val="00BB61A4"/>
    <w:rsid w:val="00BD14EA"/>
    <w:rsid w:val="00BE301C"/>
    <w:rsid w:val="00BF6922"/>
    <w:rsid w:val="00C00787"/>
    <w:rsid w:val="00C209BA"/>
    <w:rsid w:val="00C56224"/>
    <w:rsid w:val="00C8714D"/>
    <w:rsid w:val="00CA7C75"/>
    <w:rsid w:val="00CA7E1E"/>
    <w:rsid w:val="00CC170B"/>
    <w:rsid w:val="00D17AE1"/>
    <w:rsid w:val="00D27338"/>
    <w:rsid w:val="00D32F5C"/>
    <w:rsid w:val="00D4249D"/>
    <w:rsid w:val="00D50E47"/>
    <w:rsid w:val="00D82756"/>
    <w:rsid w:val="00D86544"/>
    <w:rsid w:val="00DB50D7"/>
    <w:rsid w:val="00E335FE"/>
    <w:rsid w:val="00E55D30"/>
    <w:rsid w:val="00E67240"/>
    <w:rsid w:val="00EA1C38"/>
    <w:rsid w:val="00EA7A46"/>
    <w:rsid w:val="00EC7E3E"/>
    <w:rsid w:val="00EE3E65"/>
    <w:rsid w:val="00EF382E"/>
    <w:rsid w:val="00F3294F"/>
    <w:rsid w:val="00F97CC8"/>
    <w:rsid w:val="00FB0D66"/>
    <w:rsid w:val="00FB47E0"/>
    <w:rsid w:val="00FC4072"/>
    <w:rsid w:val="00FC5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6C189A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0FFE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3C7F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A83C7F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uiPriority w:val="99"/>
    <w:rsid w:val="00A83C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Hyperlink">
    <w:name w:val="Hyperlink"/>
    <w:rsid w:val="0053176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73A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73A6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273A67"/>
    <w:rPr>
      <w:sz w:val="28"/>
      <w:szCs w:val="28"/>
    </w:rPr>
  </w:style>
  <w:style w:type="character" w:styleId="Emphasis">
    <w:name w:val="Emphasis"/>
    <w:basedOn w:val="DefaultParagraphFont"/>
    <w:qFormat/>
    <w:rsid w:val="00273A67"/>
    <w:rPr>
      <w:i/>
      <w:iCs/>
    </w:rPr>
  </w:style>
  <w:style w:type="paragraph" w:styleId="NormalWeb">
    <w:name w:val="Normal (Web)"/>
    <w:basedOn w:val="Normal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BodyText2">
    <w:name w:val="Body Text 2"/>
    <w:basedOn w:val="Normal"/>
    <w:link w:val="BodyText2Char"/>
    <w:rsid w:val="00C209BA"/>
    <w:rPr>
      <w:szCs w:val="20"/>
    </w:rPr>
  </w:style>
  <w:style w:type="character" w:customStyle="1" w:styleId="BodyText2Char">
    <w:name w:val="Body Text 2 Char"/>
    <w:basedOn w:val="DefaultParagraphFont"/>
    <w:link w:val="BodyText2"/>
    <w:rsid w:val="00C209BA"/>
    <w:rPr>
      <w:sz w:val="28"/>
    </w:rPr>
  </w:style>
  <w:style w:type="paragraph" w:styleId="ListParagraph">
    <w:name w:val="List Paragraph"/>
    <w:basedOn w:val="Normal"/>
    <w:uiPriority w:val="34"/>
    <w:qFormat/>
    <w:rsid w:val="00EF38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EF382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382E"/>
    <w:rPr>
      <w:sz w:val="28"/>
      <w:szCs w:val="28"/>
    </w:rPr>
  </w:style>
  <w:style w:type="paragraph" w:customStyle="1" w:styleId="a">
    <w:name w:val="Знак"/>
    <w:basedOn w:val="Normal"/>
    <w:rsid w:val="009E06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0FFE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3C7F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A83C7F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uiPriority w:val="99"/>
    <w:rsid w:val="00A83C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Hyperlink">
    <w:name w:val="Hyperlink"/>
    <w:rsid w:val="0053176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73A67"/>
    <w:rPr>
      <w:rFonts w:ascii="Tahoma" w:hAnsi="Tahoma" w:cs="Tahoma"/>
      <w:sz w:val="16"/>
      <w:szCs w:val="16"/>
    </w:rPr>
  </w:style>
  <w:style w:type="character" w:customStyle="1" w:styleId="BalloonTextChar">
    <w:name w:val="Текст выноски Знак"/>
    <w:basedOn w:val="DefaultParagraphFont"/>
    <w:link w:val="BalloonText"/>
    <w:rsid w:val="00273A67"/>
    <w:rPr>
      <w:rFonts w:ascii="Tahoma" w:hAnsi="Tahoma" w:cs="Tahoma"/>
      <w:sz w:val="16"/>
      <w:szCs w:val="16"/>
    </w:rPr>
  </w:style>
  <w:style w:type="character" w:customStyle="1" w:styleId="HeaderChar">
    <w:name w:val="Верхний колонтитул Знак"/>
    <w:basedOn w:val="DefaultParagraphFont"/>
    <w:link w:val="Header"/>
    <w:uiPriority w:val="99"/>
    <w:rsid w:val="00273A67"/>
    <w:rPr>
      <w:sz w:val="28"/>
      <w:szCs w:val="28"/>
    </w:rPr>
  </w:style>
  <w:style w:type="character" w:styleId="Emphasis">
    <w:name w:val="Emphasis"/>
    <w:basedOn w:val="DefaultParagraphFont"/>
    <w:qFormat/>
    <w:rsid w:val="00273A67"/>
    <w:rPr>
      <w:i/>
      <w:iCs/>
    </w:rPr>
  </w:style>
  <w:style w:type="paragraph" w:styleId="NormalWeb">
    <w:name w:val="Normal (Web)"/>
    <w:basedOn w:val="Normal"/>
    <w:uiPriority w:val="99"/>
    <w:unhideWhenUsed/>
    <w:rsid w:val="00AE47E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BodyText2">
    <w:name w:val="Body Text 2"/>
    <w:basedOn w:val="Normal"/>
    <w:link w:val="BodyText2Char"/>
    <w:rsid w:val="00C209BA"/>
    <w:rPr>
      <w:szCs w:val="20"/>
    </w:rPr>
  </w:style>
  <w:style w:type="character" w:customStyle="1" w:styleId="BodyText2Char">
    <w:name w:val="Основной текст 2 Знак"/>
    <w:basedOn w:val="DefaultParagraphFont"/>
    <w:link w:val="BodyText2"/>
    <w:rsid w:val="00C209BA"/>
    <w:rPr>
      <w:sz w:val="28"/>
    </w:rPr>
  </w:style>
  <w:style w:type="paragraph" w:styleId="ListParagraph">
    <w:name w:val="List Paragraph"/>
    <w:basedOn w:val="Normal"/>
    <w:uiPriority w:val="34"/>
    <w:qFormat/>
    <w:rsid w:val="00EF38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odyText">
    <w:name w:val="Body Text"/>
    <w:basedOn w:val="Normal"/>
    <w:link w:val="BodyTextChar"/>
    <w:rsid w:val="00EF382E"/>
    <w:pPr>
      <w:spacing w:after="120"/>
    </w:pPr>
  </w:style>
  <w:style w:type="character" w:customStyle="1" w:styleId="BodyTextChar">
    <w:name w:val="Основной текст Знак"/>
    <w:basedOn w:val="DefaultParagraphFont"/>
    <w:link w:val="BodyText"/>
    <w:rsid w:val="00EF382E"/>
    <w:rPr>
      <w:sz w:val="28"/>
      <w:szCs w:val="28"/>
    </w:rPr>
  </w:style>
  <w:style w:type="paragraph" w:customStyle="1" w:styleId="a">
    <w:name w:val="Знак"/>
    <w:basedOn w:val="Normal"/>
    <w:rsid w:val="009E06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41;&#1083;&#1072;&#1085;&#1082;%20&#1044;&#1054;%20&#1085;&#1086;&#1074;&#1099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226CB362-FA8C-4107-BC7B-413AABB80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ДО новый</Template>
  <TotalTime>436</TotalTime>
  <Pages>1</Pages>
  <Words>113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 г. Дзержинска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MX</cp:lastModifiedBy>
  <cp:revision>15</cp:revision>
  <cp:lastPrinted>2020-01-23T07:48:00Z</cp:lastPrinted>
  <dcterms:created xsi:type="dcterms:W3CDTF">2019-04-10T05:05:00Z</dcterms:created>
  <dcterms:modified xsi:type="dcterms:W3CDTF">2020-01-23T08:04:00Z</dcterms:modified>
</cp:coreProperties>
</file>